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412001" w14:textId="77777777" w:rsidR="00960048" w:rsidRDefault="00960048" w:rsidP="0096004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SPURYER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fl.1427)</w:t>
      </w:r>
    </w:p>
    <w:p w14:paraId="41759D48" w14:textId="77777777" w:rsidR="00960048" w:rsidRDefault="00960048" w:rsidP="0096004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Beverley. Spurrier.</w:t>
      </w:r>
    </w:p>
    <w:p w14:paraId="581FA19B" w14:textId="77777777" w:rsidR="00960048" w:rsidRDefault="00960048" w:rsidP="00960048">
      <w:pPr>
        <w:pStyle w:val="NoSpacing"/>
        <w:jc w:val="both"/>
        <w:rPr>
          <w:rFonts w:cs="Times New Roman"/>
          <w:szCs w:val="24"/>
        </w:rPr>
      </w:pPr>
    </w:p>
    <w:p w14:paraId="508797F7" w14:textId="77777777" w:rsidR="00960048" w:rsidRDefault="00960048" w:rsidP="00960048">
      <w:pPr>
        <w:pStyle w:val="NoSpacing"/>
        <w:jc w:val="both"/>
        <w:rPr>
          <w:rFonts w:cs="Times New Roman"/>
          <w:szCs w:val="24"/>
        </w:rPr>
      </w:pPr>
    </w:p>
    <w:p w14:paraId="7CDDC4B4" w14:textId="77777777" w:rsidR="00960048" w:rsidRDefault="00960048" w:rsidP="0096004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1427</w:t>
      </w:r>
      <w:r>
        <w:rPr>
          <w:rFonts w:cs="Times New Roman"/>
          <w:szCs w:val="24"/>
        </w:rPr>
        <w:tab/>
        <w:t>Thomas Whyt of Beverley, draper(q.v.), brought a plaint of debt against</w:t>
      </w:r>
    </w:p>
    <w:p w14:paraId="62D035C2" w14:textId="77777777" w:rsidR="00960048" w:rsidRDefault="00960048" w:rsidP="0096004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him and four others.</w:t>
      </w:r>
    </w:p>
    <w:p w14:paraId="68AB43CB" w14:textId="77777777" w:rsidR="00960048" w:rsidRDefault="00960048" w:rsidP="0096004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E034E">
          <w:rPr>
            <w:rStyle w:val="Hyperlink"/>
            <w:rFonts w:cs="Times New Roman"/>
            <w:szCs w:val="24"/>
          </w:rPr>
          <w:t>https://waalt.uh.edu/index.php/CP40/664</w:t>
        </w:r>
      </w:hyperlink>
      <w:r>
        <w:rPr>
          <w:rFonts w:cs="Times New Roman"/>
          <w:szCs w:val="24"/>
        </w:rPr>
        <w:t xml:space="preserve"> )</w:t>
      </w:r>
    </w:p>
    <w:p w14:paraId="0D54A74E" w14:textId="77777777" w:rsidR="00960048" w:rsidRDefault="00960048" w:rsidP="00960048">
      <w:pPr>
        <w:pStyle w:val="NoSpacing"/>
        <w:jc w:val="both"/>
        <w:rPr>
          <w:rFonts w:cs="Times New Roman"/>
          <w:szCs w:val="24"/>
        </w:rPr>
      </w:pPr>
    </w:p>
    <w:p w14:paraId="03A305AD" w14:textId="77777777" w:rsidR="00960048" w:rsidRDefault="00960048" w:rsidP="00960048">
      <w:pPr>
        <w:pStyle w:val="NoSpacing"/>
        <w:jc w:val="both"/>
        <w:rPr>
          <w:rFonts w:cs="Times New Roman"/>
          <w:szCs w:val="24"/>
        </w:rPr>
      </w:pPr>
    </w:p>
    <w:p w14:paraId="201D6304" w14:textId="77777777" w:rsidR="00960048" w:rsidRDefault="00960048" w:rsidP="00960048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 May 2024</w:t>
      </w:r>
    </w:p>
    <w:p w14:paraId="745C358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127617" w14:textId="77777777" w:rsidR="00960048" w:rsidRDefault="00960048" w:rsidP="009139A6">
      <w:r>
        <w:separator/>
      </w:r>
    </w:p>
  </w:endnote>
  <w:endnote w:type="continuationSeparator" w:id="0">
    <w:p w14:paraId="31252B12" w14:textId="77777777" w:rsidR="00960048" w:rsidRDefault="0096004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4E9D0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16EC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B35E3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24DB18" w14:textId="77777777" w:rsidR="00960048" w:rsidRDefault="00960048" w:rsidP="009139A6">
      <w:r>
        <w:separator/>
      </w:r>
    </w:p>
  </w:footnote>
  <w:footnote w:type="continuationSeparator" w:id="0">
    <w:p w14:paraId="66CB4CE6" w14:textId="77777777" w:rsidR="00960048" w:rsidRDefault="0096004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17F2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76279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F06E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048"/>
    <w:rsid w:val="000666E0"/>
    <w:rsid w:val="002510B7"/>
    <w:rsid w:val="00270799"/>
    <w:rsid w:val="0039151A"/>
    <w:rsid w:val="005C130B"/>
    <w:rsid w:val="00826F5C"/>
    <w:rsid w:val="009139A6"/>
    <w:rsid w:val="009411C2"/>
    <w:rsid w:val="009448BB"/>
    <w:rsid w:val="00947624"/>
    <w:rsid w:val="00960048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1B014"/>
  <w15:chartTrackingRefBased/>
  <w15:docId w15:val="{BC694598-7992-448D-8084-BBBA5A94E9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6004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2024-05-30T11:09:00Z</dcterms:created>
  <dcterms:modified xsi:type="dcterms:W3CDTF">2024-05-30T11:10:00Z</dcterms:modified>
</cp:coreProperties>
</file>